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237BF83B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061BD6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A95B77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FB6B21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237BF83B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061BD6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A95B77">
                                <w:rPr>
                                  <w:rStyle w:val="Style2"/>
                                </w:rPr>
                                <w:t>1</w:t>
                              </w:r>
                              <w:r w:rsidR="00FB6B21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FB6B2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A95B7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FB6B2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A95B7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95B77">
                        <w:fldChar w:fldCharType="begin"/>
                      </w:r>
                      <w:r w:rsidR="00A95B77">
                        <w:instrText xml:space="preserve"> NUMPAGES   \* MERGEFORMAT </w:instrText>
                      </w:r>
                      <w:r w:rsidR="00A95B77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95B7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FB6B2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A95B7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61BD6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42B83"/>
    <w:rsid w:val="00780880"/>
    <w:rsid w:val="007B0E1F"/>
    <w:rsid w:val="007B30BD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95B77"/>
    <w:rsid w:val="00AA36D6"/>
    <w:rsid w:val="00AA5182"/>
    <w:rsid w:val="00AD7919"/>
    <w:rsid w:val="00AF2CE8"/>
    <w:rsid w:val="00AF2E6B"/>
    <w:rsid w:val="00B62EEF"/>
    <w:rsid w:val="00B843F6"/>
    <w:rsid w:val="00B97B51"/>
    <w:rsid w:val="00BA0007"/>
    <w:rsid w:val="00BB1D79"/>
    <w:rsid w:val="00BB4440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C1557"/>
    <w:rsid w:val="00CD407E"/>
    <w:rsid w:val="00CE67A3"/>
    <w:rsid w:val="00D1201E"/>
    <w:rsid w:val="00D17C44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B1E56"/>
    <w:rsid w:val="00FB6B21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14</cp:revision>
  <cp:lastPrinted>2011-03-04T18:48:00Z</cp:lastPrinted>
  <dcterms:created xsi:type="dcterms:W3CDTF">2023-06-29T12:43:00Z</dcterms:created>
  <dcterms:modified xsi:type="dcterms:W3CDTF">2024-10-24T19:55:00Z</dcterms:modified>
</cp:coreProperties>
</file>